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926" w:rsidRPr="00D23E75" w:rsidRDefault="00DA1926" w:rsidP="00D23E75">
      <w:pPr>
        <w:jc w:val="center"/>
        <w:rPr>
          <w:rFonts w:ascii="Times New Roman" w:hAnsi="Times New Roman"/>
          <w:b/>
          <w:sz w:val="28"/>
          <w:szCs w:val="28"/>
        </w:rPr>
      </w:pPr>
      <w:r w:rsidRPr="00D23E75">
        <w:rPr>
          <w:rFonts w:ascii="Times New Roman" w:hAnsi="Times New Roman"/>
          <w:b/>
          <w:sz w:val="28"/>
          <w:szCs w:val="28"/>
        </w:rPr>
        <w:t>ПРОТОКОЛ</w:t>
      </w:r>
    </w:p>
    <w:p w:rsidR="00DA1926" w:rsidRDefault="00DA1926" w:rsidP="00D23E7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Сорок четвертой очередной</w:t>
      </w:r>
      <w:r w:rsidRPr="00D23E75">
        <w:rPr>
          <w:rFonts w:ascii="Times New Roman" w:hAnsi="Times New Roman"/>
          <w:b/>
          <w:sz w:val="28"/>
          <w:szCs w:val="28"/>
        </w:rPr>
        <w:t xml:space="preserve"> сессии Совета депутатов Чернореченского сельсовета Искитимского района Новосибирской области</w:t>
      </w:r>
    </w:p>
    <w:p w:rsidR="00DA1926" w:rsidRPr="007B4BD4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B4BD4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10.10</w:t>
      </w:r>
      <w:r w:rsidRPr="007B4BD4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3</w:t>
      </w:r>
    </w:p>
    <w:p w:rsidR="00DA1926" w:rsidRPr="007B4BD4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B4BD4">
        <w:rPr>
          <w:rFonts w:ascii="Times New Roman" w:hAnsi="Times New Roman"/>
          <w:sz w:val="28"/>
          <w:szCs w:val="28"/>
        </w:rPr>
        <w:t>Всего избрано депутатами – 10</w:t>
      </w:r>
    </w:p>
    <w:p w:rsidR="00DA1926" w:rsidRPr="007B4BD4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B4BD4">
        <w:rPr>
          <w:rFonts w:ascii="Times New Roman" w:hAnsi="Times New Roman"/>
          <w:sz w:val="28"/>
          <w:szCs w:val="28"/>
        </w:rPr>
        <w:t xml:space="preserve">Присутствовали на сессии – </w:t>
      </w:r>
      <w:r>
        <w:rPr>
          <w:rFonts w:ascii="Times New Roman" w:hAnsi="Times New Roman"/>
          <w:sz w:val="28"/>
          <w:szCs w:val="28"/>
        </w:rPr>
        <w:t>6</w:t>
      </w:r>
      <w:r w:rsidRPr="007B4BD4">
        <w:rPr>
          <w:rFonts w:ascii="Times New Roman" w:hAnsi="Times New Roman"/>
          <w:sz w:val="28"/>
          <w:szCs w:val="28"/>
        </w:rPr>
        <w:t xml:space="preserve"> (список прилагается)</w:t>
      </w:r>
    </w:p>
    <w:p w:rsidR="00DA1926" w:rsidRPr="007B4BD4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B4BD4">
        <w:rPr>
          <w:rFonts w:ascii="Times New Roman" w:hAnsi="Times New Roman"/>
          <w:sz w:val="28"/>
          <w:szCs w:val="28"/>
        </w:rPr>
        <w:t>Список приглашенных прилагается.</w:t>
      </w:r>
    </w:p>
    <w:p w:rsidR="00DA1926" w:rsidRPr="007B4BD4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A1926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B4BD4">
        <w:rPr>
          <w:rFonts w:ascii="Times New Roman" w:hAnsi="Times New Roman"/>
          <w:sz w:val="28"/>
          <w:szCs w:val="28"/>
        </w:rPr>
        <w:tab/>
        <w:t>Открыл заседание сессии Гридин С.С. – председатель Совета депутатов Чернореченского сельсовета, предложил проект повестки дня очередной сессии Совета депутатов Чернореченского сельсовета Искитимского района четвертого созыва</w:t>
      </w:r>
    </w:p>
    <w:p w:rsidR="00DA1926" w:rsidRPr="00625923" w:rsidRDefault="00DA1926" w:rsidP="00E067B7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 w:rsidRPr="00625923">
        <w:rPr>
          <w:rFonts w:ascii="Times New Roman" w:hAnsi="Times New Roman"/>
          <w:sz w:val="28"/>
          <w:szCs w:val="28"/>
        </w:rPr>
        <w:t>1. Об увеличении субсидии МБУК «Чернореченское досуговое объединение» на 2014 год и плановый период 2015-2016гг.</w:t>
      </w:r>
    </w:p>
    <w:p w:rsidR="00DA1926" w:rsidRPr="00625923" w:rsidRDefault="00DA1926" w:rsidP="00E067B7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 w:rsidRPr="00625923">
        <w:rPr>
          <w:rFonts w:ascii="Times New Roman" w:hAnsi="Times New Roman"/>
          <w:sz w:val="28"/>
          <w:szCs w:val="28"/>
        </w:rPr>
        <w:t>Докладывает: Орман Л.А. – и.о.директора МБУК «Чернореченское досуговое объединение».</w:t>
      </w:r>
    </w:p>
    <w:p w:rsidR="00DA1926" w:rsidRPr="00625923" w:rsidRDefault="00DA1926" w:rsidP="00E067B7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 w:rsidRPr="00625923">
        <w:rPr>
          <w:rFonts w:ascii="Times New Roman" w:hAnsi="Times New Roman"/>
          <w:sz w:val="28"/>
          <w:szCs w:val="28"/>
        </w:rPr>
        <w:t>2. О введении в штат МБУК «Чернореченское досуговое объединение»</w:t>
      </w:r>
      <w:r>
        <w:rPr>
          <w:rFonts w:ascii="Times New Roman" w:hAnsi="Times New Roman"/>
          <w:sz w:val="28"/>
          <w:szCs w:val="28"/>
        </w:rPr>
        <w:t xml:space="preserve"> единицы </w:t>
      </w:r>
      <w:r w:rsidRPr="00625923">
        <w:rPr>
          <w:rFonts w:ascii="Times New Roman" w:hAnsi="Times New Roman"/>
          <w:sz w:val="28"/>
          <w:szCs w:val="28"/>
        </w:rPr>
        <w:t>сторож- вахтер</w:t>
      </w:r>
      <w:r>
        <w:rPr>
          <w:rFonts w:ascii="Times New Roman" w:hAnsi="Times New Roman"/>
          <w:sz w:val="28"/>
          <w:szCs w:val="28"/>
        </w:rPr>
        <w:t xml:space="preserve"> и рабочий к/обсл</w:t>
      </w:r>
      <w:r w:rsidRPr="00625923">
        <w:rPr>
          <w:rFonts w:ascii="Times New Roman" w:hAnsi="Times New Roman"/>
          <w:sz w:val="28"/>
          <w:szCs w:val="28"/>
        </w:rPr>
        <w:t>.</w:t>
      </w:r>
    </w:p>
    <w:p w:rsidR="00DA1926" w:rsidRPr="00625923" w:rsidRDefault="00DA1926" w:rsidP="00625923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 w:rsidRPr="00625923">
        <w:rPr>
          <w:rFonts w:ascii="Times New Roman" w:hAnsi="Times New Roman"/>
          <w:sz w:val="28"/>
          <w:szCs w:val="28"/>
        </w:rPr>
        <w:t>Докладывает: Орман Л.А. – и.о.директора МБУК «Чернореченское досуговое объединение».</w:t>
      </w:r>
    </w:p>
    <w:p w:rsidR="00DA1926" w:rsidRPr="00625923" w:rsidRDefault="00DA1926" w:rsidP="00625923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25923">
        <w:rPr>
          <w:rFonts w:ascii="Times New Roman" w:hAnsi="Times New Roman"/>
          <w:sz w:val="28"/>
          <w:szCs w:val="28"/>
        </w:rPr>
        <w:t>. О проведении публичных слушаний</w:t>
      </w:r>
    </w:p>
    <w:p w:rsidR="00DA1926" w:rsidRPr="00625923" w:rsidRDefault="00DA1926" w:rsidP="00E067B7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 w:rsidRPr="00625923">
        <w:rPr>
          <w:rFonts w:ascii="Times New Roman" w:hAnsi="Times New Roman"/>
          <w:sz w:val="28"/>
          <w:szCs w:val="28"/>
        </w:rPr>
        <w:t>Докладывает: Начинкина Л.В. – заместитель главы Чернореченского сельсовета по финансовым вопросам.</w:t>
      </w:r>
    </w:p>
    <w:p w:rsidR="00DA1926" w:rsidRPr="007B4BD4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A1926" w:rsidRPr="007B4BD4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B4BD4">
        <w:rPr>
          <w:rFonts w:ascii="Times New Roman" w:hAnsi="Times New Roman"/>
          <w:sz w:val="28"/>
          <w:szCs w:val="28"/>
        </w:rPr>
        <w:tab/>
        <w:t>Предложенная повестка дня поставлена на голосование.</w:t>
      </w:r>
    </w:p>
    <w:p w:rsidR="00DA1926" w:rsidRPr="007B4BD4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B4BD4">
        <w:rPr>
          <w:rFonts w:ascii="Times New Roman" w:hAnsi="Times New Roman"/>
          <w:sz w:val="28"/>
          <w:szCs w:val="28"/>
        </w:rPr>
        <w:t xml:space="preserve">Повестка дня </w:t>
      </w:r>
      <w:r>
        <w:rPr>
          <w:rFonts w:ascii="Times New Roman" w:hAnsi="Times New Roman"/>
          <w:sz w:val="28"/>
          <w:szCs w:val="28"/>
        </w:rPr>
        <w:t>очередной</w:t>
      </w:r>
      <w:r w:rsidRPr="007B4BD4">
        <w:rPr>
          <w:rFonts w:ascii="Times New Roman" w:hAnsi="Times New Roman"/>
          <w:sz w:val="28"/>
          <w:szCs w:val="28"/>
        </w:rPr>
        <w:t xml:space="preserve"> сессии четвертого созыва Совета депутатов Чернореченского сельсовета принята единогласно.</w:t>
      </w:r>
    </w:p>
    <w:p w:rsidR="00DA1926" w:rsidRPr="007B4BD4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B4BD4">
        <w:rPr>
          <w:rFonts w:ascii="Times New Roman" w:hAnsi="Times New Roman"/>
          <w:sz w:val="28"/>
          <w:szCs w:val="28"/>
        </w:rPr>
        <w:t xml:space="preserve">Гридин С.С. предложил избрать секретаря сессии, выдвинул кандидатуру </w:t>
      </w:r>
      <w:r>
        <w:rPr>
          <w:rFonts w:ascii="Times New Roman" w:hAnsi="Times New Roman"/>
          <w:sz w:val="28"/>
          <w:szCs w:val="28"/>
        </w:rPr>
        <w:t>Ереминой О.Д., депутата Чернореченского сельсовета.</w:t>
      </w:r>
    </w:p>
    <w:p w:rsidR="00DA1926" w:rsidRPr="007B4BD4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B4BD4">
        <w:rPr>
          <w:rFonts w:ascii="Times New Roman" w:hAnsi="Times New Roman"/>
          <w:sz w:val="28"/>
          <w:szCs w:val="28"/>
        </w:rPr>
        <w:t>Голосовали – «за» - единогласно.</w:t>
      </w:r>
    </w:p>
    <w:p w:rsidR="00DA1926" w:rsidRPr="001B2CB8" w:rsidRDefault="00DA1926" w:rsidP="007B4BD4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1926" w:rsidRPr="00E067B7" w:rsidRDefault="00DA1926" w:rsidP="007B4BD4">
      <w:pPr>
        <w:pStyle w:val="NoSpacing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067B7">
        <w:rPr>
          <w:rFonts w:ascii="Times New Roman" w:hAnsi="Times New Roman"/>
          <w:b/>
          <w:color w:val="000000"/>
          <w:sz w:val="28"/>
          <w:szCs w:val="28"/>
          <w:lang w:val="en-US"/>
        </w:rPr>
        <w:t>I</w:t>
      </w:r>
      <w:r w:rsidRPr="00E067B7">
        <w:rPr>
          <w:rFonts w:ascii="Times New Roman" w:hAnsi="Times New Roman"/>
          <w:b/>
          <w:color w:val="000000"/>
          <w:sz w:val="28"/>
          <w:szCs w:val="28"/>
        </w:rPr>
        <w:t>.СЛУШАЛИ:</w:t>
      </w:r>
    </w:p>
    <w:p w:rsidR="00DA1926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A1926" w:rsidRDefault="00DA1926" w:rsidP="00C312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923">
        <w:rPr>
          <w:rFonts w:ascii="Times New Roman" w:hAnsi="Times New Roman"/>
          <w:sz w:val="28"/>
          <w:szCs w:val="28"/>
        </w:rPr>
        <w:t>Об увеличении субсидии МБУК «Чернореченское досуговое объединение» на 2014 год и плановый период 2015-2016гг</w:t>
      </w:r>
      <w:r>
        <w:rPr>
          <w:rFonts w:ascii="Times New Roman" w:hAnsi="Times New Roman"/>
          <w:sz w:val="28"/>
          <w:szCs w:val="28"/>
        </w:rPr>
        <w:t>.</w:t>
      </w:r>
    </w:p>
    <w:p w:rsidR="00DA1926" w:rsidRDefault="00DA1926" w:rsidP="00C312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Орман Л.А.</w:t>
      </w:r>
      <w:r w:rsidRPr="000708B8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на основании Постановления Правительства Новосибирской области от 18.02.2013г. №58-п «О повышении оплаты труда работников государственных учреждений Новосибирской области» увеличить с 01.03.2013г. на 25 процентов размеры должностных окладов служащих и окладов по профессиям рабочих государственных учреждений Новосибирской области., обеспечить работникам, полностью отработавшим норму рабочего времени и выполнившим нормы труда (трудовые обязанности), начисление заработной платы в размере не ниже минимальной заработной платы, установленной в региональном соглашении о минимальной заработной плате в Новосибирской области</w:t>
      </w:r>
    </w:p>
    <w:p w:rsidR="00DA1926" w:rsidRDefault="00DA1926" w:rsidP="00C312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 связи с тем, что 2014 год объявлен годом культуры, необходимо заложить денежные средства на 2014 год на праздничное мероприятие, посвященное Дню работников культуры, пошив сценических костюмов, одежда сцены в СК п. Рощинский, ремонт кровли и крыльца ДК с. Старый Искитим. Также утвердить заложение денежных средств на аттестацию рабочих мест, и приобретение 15 противогазов для специалистов МБУК «Чернореченское досуговое объединение» в 2014 году.</w:t>
      </w:r>
    </w:p>
    <w:p w:rsidR="00DA1926" w:rsidRDefault="00DA1926" w:rsidP="007E4757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A1926" w:rsidRPr="00957BAE" w:rsidRDefault="00DA1926" w:rsidP="00C31264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 w:rsidRPr="00957BAE">
        <w:rPr>
          <w:rFonts w:ascii="Times New Roman" w:hAnsi="Times New Roman"/>
          <w:sz w:val="28"/>
          <w:szCs w:val="28"/>
        </w:rPr>
        <w:t>РЕШИЛИ: Решение «</w:t>
      </w:r>
      <w:r w:rsidRPr="00625923">
        <w:rPr>
          <w:rFonts w:ascii="Times New Roman" w:hAnsi="Times New Roman"/>
          <w:sz w:val="28"/>
          <w:szCs w:val="28"/>
        </w:rPr>
        <w:t>Об увеличении субсидии МБУК «Чернореченское досуговое объединение» на 2014 год и плановый период 2015-2016гг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957BAE">
        <w:rPr>
          <w:rFonts w:ascii="Times New Roman" w:hAnsi="Times New Roman"/>
          <w:sz w:val="28"/>
          <w:szCs w:val="28"/>
        </w:rPr>
        <w:t>утвердить.</w:t>
      </w:r>
    </w:p>
    <w:p w:rsidR="00DA1926" w:rsidRDefault="00DA1926" w:rsidP="007E4757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Голосовали: «за» -единогласно.</w:t>
      </w:r>
    </w:p>
    <w:p w:rsidR="00DA1926" w:rsidRPr="00053789" w:rsidRDefault="00DA1926" w:rsidP="00C31264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 w:rsidRPr="00053789">
        <w:rPr>
          <w:rFonts w:ascii="Times New Roman" w:hAnsi="Times New Roman"/>
          <w:sz w:val="28"/>
          <w:szCs w:val="28"/>
        </w:rPr>
        <w:t xml:space="preserve">(Решение от </w:t>
      </w:r>
      <w:r>
        <w:rPr>
          <w:rFonts w:ascii="Times New Roman" w:hAnsi="Times New Roman"/>
          <w:sz w:val="28"/>
          <w:szCs w:val="28"/>
        </w:rPr>
        <w:t>10.10</w:t>
      </w:r>
      <w:r w:rsidRPr="00053789">
        <w:rPr>
          <w:rFonts w:ascii="Times New Roman" w:hAnsi="Times New Roman"/>
          <w:sz w:val="28"/>
          <w:szCs w:val="28"/>
        </w:rPr>
        <w:t>.2013г. №1</w:t>
      </w:r>
      <w:r>
        <w:rPr>
          <w:rFonts w:ascii="Times New Roman" w:hAnsi="Times New Roman"/>
          <w:sz w:val="28"/>
          <w:szCs w:val="28"/>
        </w:rPr>
        <w:t>87</w:t>
      </w:r>
      <w:r w:rsidRPr="00053789">
        <w:rPr>
          <w:rFonts w:ascii="Times New Roman" w:hAnsi="Times New Roman"/>
          <w:sz w:val="28"/>
          <w:szCs w:val="28"/>
        </w:rPr>
        <w:t xml:space="preserve"> «</w:t>
      </w:r>
      <w:r w:rsidRPr="00625923">
        <w:rPr>
          <w:rFonts w:ascii="Times New Roman" w:hAnsi="Times New Roman"/>
          <w:sz w:val="28"/>
          <w:szCs w:val="28"/>
        </w:rPr>
        <w:t>Об увеличении субсидии МБУК «Чернореченское досуговое объединение» на 2014 год и плановый период 2015-2016гг</w:t>
      </w:r>
      <w:r w:rsidRPr="00053789">
        <w:rPr>
          <w:rFonts w:ascii="Times New Roman" w:hAnsi="Times New Roman"/>
          <w:sz w:val="28"/>
          <w:szCs w:val="28"/>
        </w:rPr>
        <w:t>» прилагается).</w:t>
      </w:r>
    </w:p>
    <w:p w:rsidR="00DA1926" w:rsidRDefault="00DA1926" w:rsidP="007E475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A1926" w:rsidRPr="00C31264" w:rsidRDefault="00DA1926" w:rsidP="00C31264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Pr="00C31264">
        <w:rPr>
          <w:rFonts w:ascii="Times New Roman" w:hAnsi="Times New Roman"/>
          <w:b/>
          <w:sz w:val="28"/>
          <w:szCs w:val="28"/>
        </w:rPr>
        <w:t>. СЛУШАЛИ</w:t>
      </w:r>
    </w:p>
    <w:p w:rsidR="00DA1926" w:rsidRDefault="00DA1926" w:rsidP="00C31264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625923">
        <w:rPr>
          <w:rFonts w:ascii="Times New Roman" w:hAnsi="Times New Roman"/>
          <w:sz w:val="28"/>
          <w:szCs w:val="28"/>
        </w:rPr>
        <w:t>О введении в штат МБУК «Чернореченское досуговое объединение»</w:t>
      </w:r>
      <w:r>
        <w:rPr>
          <w:rFonts w:ascii="Times New Roman" w:hAnsi="Times New Roman"/>
          <w:sz w:val="28"/>
          <w:szCs w:val="28"/>
        </w:rPr>
        <w:t xml:space="preserve"> единицы </w:t>
      </w:r>
      <w:r w:rsidRPr="00625923">
        <w:rPr>
          <w:rFonts w:ascii="Times New Roman" w:hAnsi="Times New Roman"/>
          <w:sz w:val="28"/>
          <w:szCs w:val="28"/>
        </w:rPr>
        <w:t>сторож- вахтер</w:t>
      </w:r>
      <w:r>
        <w:rPr>
          <w:rFonts w:ascii="Times New Roman" w:hAnsi="Times New Roman"/>
          <w:sz w:val="28"/>
          <w:szCs w:val="28"/>
        </w:rPr>
        <w:t xml:space="preserve"> и рабочий к/обсл</w:t>
      </w:r>
      <w:r w:rsidRPr="00625923">
        <w:rPr>
          <w:rFonts w:ascii="Times New Roman" w:hAnsi="Times New Roman"/>
          <w:sz w:val="28"/>
          <w:szCs w:val="28"/>
        </w:rPr>
        <w:t>.</w:t>
      </w:r>
    </w:p>
    <w:p w:rsidR="00DA1926" w:rsidRPr="00F7546D" w:rsidRDefault="00DA1926" w:rsidP="00C31264">
      <w:pPr>
        <w:pStyle w:val="NoSpacing"/>
        <w:tabs>
          <w:tab w:val="left" w:pos="993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Орман Л.А.</w:t>
      </w:r>
      <w:r w:rsidRPr="000708B8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В связи с производственной необходимостью МБУК «Чернореченское досуговое объединение» необходимо ввести в штат ДК п. Чернореченский единицу сторож- вахтёр с 1 января 2014 года. Ввести в штат СК п. Рощинский единицу рабочий к/обсл. с 1 января 2014 года</w:t>
      </w:r>
    </w:p>
    <w:p w:rsidR="00DA1926" w:rsidRDefault="00DA1926" w:rsidP="00C3126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A1926" w:rsidRPr="00890D42" w:rsidRDefault="00DA1926" w:rsidP="00890D42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957BAE">
        <w:rPr>
          <w:rFonts w:ascii="Times New Roman" w:hAnsi="Times New Roman"/>
          <w:sz w:val="28"/>
          <w:szCs w:val="28"/>
        </w:rPr>
        <w:t>РЕШИЛИ: Решение «</w:t>
      </w:r>
      <w:r w:rsidRPr="00625923">
        <w:rPr>
          <w:rFonts w:ascii="Times New Roman" w:hAnsi="Times New Roman"/>
          <w:sz w:val="28"/>
          <w:szCs w:val="28"/>
        </w:rPr>
        <w:t>О введении в штат МБУК «Чернореченское досуговое объединение»</w:t>
      </w:r>
      <w:r>
        <w:rPr>
          <w:rFonts w:ascii="Times New Roman" w:hAnsi="Times New Roman"/>
          <w:sz w:val="28"/>
          <w:szCs w:val="28"/>
        </w:rPr>
        <w:t xml:space="preserve"> единицы </w:t>
      </w:r>
      <w:r w:rsidRPr="00625923">
        <w:rPr>
          <w:rFonts w:ascii="Times New Roman" w:hAnsi="Times New Roman"/>
          <w:sz w:val="28"/>
          <w:szCs w:val="28"/>
        </w:rPr>
        <w:t>сторож- вахтер</w:t>
      </w:r>
      <w:r>
        <w:rPr>
          <w:rFonts w:ascii="Times New Roman" w:hAnsi="Times New Roman"/>
          <w:sz w:val="28"/>
          <w:szCs w:val="28"/>
        </w:rPr>
        <w:t xml:space="preserve"> и рабочий к/обсл</w:t>
      </w:r>
      <w:r w:rsidRPr="00625923">
        <w:rPr>
          <w:rFonts w:ascii="Times New Roman" w:hAnsi="Times New Roman"/>
          <w:sz w:val="28"/>
          <w:szCs w:val="28"/>
        </w:rPr>
        <w:t>.</w:t>
      </w:r>
      <w:r w:rsidRPr="00E067B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7BAE">
        <w:rPr>
          <w:rFonts w:ascii="Times New Roman" w:hAnsi="Times New Roman"/>
          <w:sz w:val="28"/>
          <w:szCs w:val="28"/>
        </w:rPr>
        <w:t>утвердить.</w:t>
      </w:r>
    </w:p>
    <w:p w:rsidR="00DA1926" w:rsidRDefault="00DA1926" w:rsidP="00C31264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Голосовали: «за» -единогласно.</w:t>
      </w:r>
    </w:p>
    <w:p w:rsidR="00DA1926" w:rsidRPr="00642C47" w:rsidRDefault="00DA1926" w:rsidP="00642C47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053789">
        <w:rPr>
          <w:rFonts w:ascii="Times New Roman" w:hAnsi="Times New Roman"/>
          <w:sz w:val="28"/>
          <w:szCs w:val="28"/>
        </w:rPr>
        <w:t xml:space="preserve">(Решение от </w:t>
      </w:r>
      <w:r>
        <w:rPr>
          <w:rFonts w:ascii="Times New Roman" w:hAnsi="Times New Roman"/>
          <w:sz w:val="28"/>
          <w:szCs w:val="28"/>
        </w:rPr>
        <w:t>10.10</w:t>
      </w:r>
      <w:r w:rsidRPr="00053789">
        <w:rPr>
          <w:rFonts w:ascii="Times New Roman" w:hAnsi="Times New Roman"/>
          <w:sz w:val="28"/>
          <w:szCs w:val="28"/>
        </w:rPr>
        <w:t>.2013г. №1</w:t>
      </w:r>
      <w:r>
        <w:rPr>
          <w:rFonts w:ascii="Times New Roman" w:hAnsi="Times New Roman"/>
          <w:sz w:val="28"/>
          <w:szCs w:val="28"/>
        </w:rPr>
        <w:t>88</w:t>
      </w:r>
      <w:r w:rsidRPr="00053789">
        <w:rPr>
          <w:rFonts w:ascii="Times New Roman" w:hAnsi="Times New Roman"/>
          <w:sz w:val="28"/>
          <w:szCs w:val="28"/>
        </w:rPr>
        <w:t xml:space="preserve"> «</w:t>
      </w:r>
      <w:r w:rsidRPr="00625923">
        <w:rPr>
          <w:rFonts w:ascii="Times New Roman" w:hAnsi="Times New Roman"/>
          <w:sz w:val="28"/>
          <w:szCs w:val="28"/>
        </w:rPr>
        <w:t>О введении в штат МБУК «Чернореченское досуговое объединение»</w:t>
      </w:r>
      <w:r>
        <w:rPr>
          <w:rFonts w:ascii="Times New Roman" w:hAnsi="Times New Roman"/>
          <w:sz w:val="28"/>
          <w:szCs w:val="28"/>
        </w:rPr>
        <w:t xml:space="preserve"> единицы </w:t>
      </w:r>
      <w:r w:rsidRPr="00625923">
        <w:rPr>
          <w:rFonts w:ascii="Times New Roman" w:hAnsi="Times New Roman"/>
          <w:sz w:val="28"/>
          <w:szCs w:val="28"/>
        </w:rPr>
        <w:t>сторож- вахтер</w:t>
      </w:r>
      <w:r>
        <w:rPr>
          <w:rFonts w:ascii="Times New Roman" w:hAnsi="Times New Roman"/>
          <w:sz w:val="28"/>
          <w:szCs w:val="28"/>
        </w:rPr>
        <w:t xml:space="preserve"> и рабочий к/обсл</w:t>
      </w:r>
      <w:r w:rsidRPr="00625923">
        <w:rPr>
          <w:rFonts w:ascii="Times New Roman" w:hAnsi="Times New Roman"/>
          <w:sz w:val="28"/>
          <w:szCs w:val="28"/>
        </w:rPr>
        <w:t>.</w:t>
      </w:r>
      <w:r w:rsidRPr="00E067B7">
        <w:rPr>
          <w:rFonts w:ascii="Times New Roman" w:hAnsi="Times New Roman"/>
          <w:sz w:val="28"/>
          <w:szCs w:val="28"/>
        </w:rPr>
        <w:t>»</w:t>
      </w:r>
      <w:r w:rsidRPr="00053789">
        <w:rPr>
          <w:rFonts w:ascii="Times New Roman" w:hAnsi="Times New Roman"/>
          <w:sz w:val="28"/>
          <w:szCs w:val="28"/>
        </w:rPr>
        <w:t xml:space="preserve"> прилагается).</w:t>
      </w:r>
    </w:p>
    <w:p w:rsidR="00DA1926" w:rsidRPr="00053789" w:rsidRDefault="00DA1926" w:rsidP="007E475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A1926" w:rsidRPr="00C31264" w:rsidRDefault="00DA1926" w:rsidP="00C31264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</w:t>
      </w:r>
      <w:r w:rsidRPr="00C31264">
        <w:rPr>
          <w:rFonts w:ascii="Times New Roman" w:hAnsi="Times New Roman"/>
          <w:b/>
          <w:sz w:val="28"/>
          <w:szCs w:val="28"/>
        </w:rPr>
        <w:t>. СЛУШАЛИ</w:t>
      </w:r>
    </w:p>
    <w:p w:rsidR="00DA1926" w:rsidRDefault="00DA1926" w:rsidP="00C31264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публичных слушаний</w:t>
      </w:r>
    </w:p>
    <w:p w:rsidR="00DA1926" w:rsidRPr="00642C47" w:rsidRDefault="00DA1926" w:rsidP="00642C4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42C47">
        <w:rPr>
          <w:rFonts w:ascii="Times New Roman" w:hAnsi="Times New Roman"/>
          <w:sz w:val="28"/>
          <w:szCs w:val="28"/>
        </w:rPr>
        <w:t xml:space="preserve">Начинкина Л.В. - </w:t>
      </w:r>
    </w:p>
    <w:p w:rsidR="00DA1926" w:rsidRPr="00642C47" w:rsidRDefault="00DA1926" w:rsidP="00642C47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 w:rsidRPr="00957BAE">
        <w:rPr>
          <w:rFonts w:ascii="Times New Roman" w:hAnsi="Times New Roman"/>
          <w:sz w:val="28"/>
          <w:szCs w:val="28"/>
        </w:rPr>
        <w:t xml:space="preserve">РЕШИЛИ: Решение </w:t>
      </w:r>
      <w:r>
        <w:rPr>
          <w:rFonts w:ascii="Times New Roman" w:hAnsi="Times New Roman"/>
          <w:sz w:val="28"/>
          <w:szCs w:val="28"/>
        </w:rPr>
        <w:t xml:space="preserve">«О проведении публичных слушаний» </w:t>
      </w:r>
      <w:r w:rsidRPr="00957BAE">
        <w:rPr>
          <w:rFonts w:ascii="Times New Roman" w:hAnsi="Times New Roman"/>
          <w:sz w:val="28"/>
          <w:szCs w:val="28"/>
        </w:rPr>
        <w:t>утвердить.</w:t>
      </w:r>
    </w:p>
    <w:p w:rsidR="00DA1926" w:rsidRDefault="00DA1926" w:rsidP="00C31264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Голосовали: «за» -единогласно.</w:t>
      </w:r>
    </w:p>
    <w:p w:rsidR="00DA1926" w:rsidRDefault="00DA1926" w:rsidP="00642C47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 w:rsidRPr="00053789">
        <w:rPr>
          <w:rFonts w:ascii="Times New Roman" w:hAnsi="Times New Roman"/>
          <w:sz w:val="28"/>
          <w:szCs w:val="28"/>
        </w:rPr>
        <w:t xml:space="preserve">(Решение от </w:t>
      </w:r>
      <w:r>
        <w:rPr>
          <w:rFonts w:ascii="Times New Roman" w:hAnsi="Times New Roman"/>
          <w:sz w:val="28"/>
          <w:szCs w:val="28"/>
        </w:rPr>
        <w:t>10.10</w:t>
      </w:r>
      <w:r w:rsidRPr="00053789">
        <w:rPr>
          <w:rFonts w:ascii="Times New Roman" w:hAnsi="Times New Roman"/>
          <w:sz w:val="28"/>
          <w:szCs w:val="28"/>
        </w:rPr>
        <w:t>.2013г. №1</w:t>
      </w:r>
      <w:r>
        <w:rPr>
          <w:rFonts w:ascii="Times New Roman" w:hAnsi="Times New Roman"/>
          <w:sz w:val="28"/>
          <w:szCs w:val="28"/>
        </w:rPr>
        <w:t>89</w:t>
      </w:r>
      <w:r w:rsidRPr="00053789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 проведении публичных слушаний</w:t>
      </w:r>
      <w:r w:rsidRPr="00E067B7">
        <w:rPr>
          <w:rFonts w:ascii="Times New Roman" w:hAnsi="Times New Roman"/>
          <w:sz w:val="28"/>
          <w:szCs w:val="28"/>
        </w:rPr>
        <w:t>»</w:t>
      </w:r>
      <w:r w:rsidRPr="00053789">
        <w:rPr>
          <w:rFonts w:ascii="Times New Roman" w:hAnsi="Times New Roman"/>
          <w:sz w:val="28"/>
          <w:szCs w:val="28"/>
        </w:rPr>
        <w:t xml:space="preserve"> прилагается).</w:t>
      </w:r>
    </w:p>
    <w:p w:rsidR="00DA1926" w:rsidRDefault="00DA1926" w:rsidP="00B90974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DA1926" w:rsidRDefault="00DA1926" w:rsidP="00B90974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DA1926" w:rsidRDefault="00DA1926" w:rsidP="00B90974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DA1926" w:rsidRPr="00B90974" w:rsidRDefault="00DA1926" w:rsidP="00B90974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DA1926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сессии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 w:rsidRPr="007B4BD4">
        <w:rPr>
          <w:rFonts w:ascii="Times New Roman" w:hAnsi="Times New Roman"/>
          <w:sz w:val="28"/>
          <w:szCs w:val="28"/>
        </w:rPr>
        <w:t>С.С.Гридин</w:t>
      </w:r>
    </w:p>
    <w:p w:rsidR="00DA1926" w:rsidRPr="007B4BD4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A1926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B4BD4">
        <w:rPr>
          <w:rFonts w:ascii="Times New Roman" w:hAnsi="Times New Roman"/>
          <w:sz w:val="28"/>
          <w:szCs w:val="28"/>
        </w:rPr>
        <w:t>Секретарь</w:t>
      </w:r>
      <w:r w:rsidRPr="007B4BD4">
        <w:rPr>
          <w:rFonts w:ascii="Times New Roman" w:hAnsi="Times New Roman"/>
          <w:sz w:val="28"/>
          <w:szCs w:val="28"/>
        </w:rPr>
        <w:tab/>
      </w:r>
      <w:r w:rsidRPr="007B4BD4">
        <w:rPr>
          <w:rFonts w:ascii="Times New Roman" w:hAnsi="Times New Roman"/>
          <w:sz w:val="28"/>
          <w:szCs w:val="28"/>
        </w:rPr>
        <w:tab/>
      </w:r>
      <w:r w:rsidRPr="007B4BD4">
        <w:rPr>
          <w:rFonts w:ascii="Times New Roman" w:hAnsi="Times New Roman"/>
          <w:sz w:val="28"/>
          <w:szCs w:val="28"/>
        </w:rPr>
        <w:tab/>
      </w:r>
      <w:r w:rsidRPr="007B4BD4">
        <w:rPr>
          <w:rFonts w:ascii="Times New Roman" w:hAnsi="Times New Roman"/>
          <w:sz w:val="28"/>
          <w:szCs w:val="28"/>
        </w:rPr>
        <w:tab/>
      </w:r>
      <w:r w:rsidRPr="007B4BD4">
        <w:rPr>
          <w:rFonts w:ascii="Times New Roman" w:hAnsi="Times New Roman"/>
          <w:sz w:val="28"/>
          <w:szCs w:val="28"/>
        </w:rPr>
        <w:tab/>
      </w:r>
      <w:r w:rsidRPr="007B4BD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О.Д.Еремина</w:t>
      </w:r>
    </w:p>
    <w:p w:rsidR="00DA1926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A1926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A1926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A1926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A1926" w:rsidRDefault="00DA1926" w:rsidP="007B4BD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A1926" w:rsidRDefault="00DA1926" w:rsidP="00D90B1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депутатов, присутствующих на сессии</w:t>
      </w:r>
    </w:p>
    <w:p w:rsidR="00DA1926" w:rsidRDefault="00DA1926" w:rsidP="00D90B1F">
      <w:pPr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Гридин Сергей Сергеевич</w:t>
      </w:r>
    </w:p>
    <w:p w:rsidR="00DA1926" w:rsidRDefault="00DA1926" w:rsidP="00D90B1F">
      <w:pPr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Еремина Оксана Дмитриевна</w:t>
      </w:r>
    </w:p>
    <w:p w:rsidR="00DA1926" w:rsidRDefault="00DA1926" w:rsidP="00D90B1F">
      <w:pPr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Маршева Оксана Борисовна</w:t>
      </w:r>
    </w:p>
    <w:p w:rsidR="00DA1926" w:rsidRDefault="00DA1926" w:rsidP="00D90B1F">
      <w:pPr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Новиков Александр Павлович</w:t>
      </w:r>
    </w:p>
    <w:p w:rsidR="00DA1926" w:rsidRDefault="00DA1926" w:rsidP="00D90B1F">
      <w:pPr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Фещукова Лариса Дмитриевна</w:t>
      </w:r>
    </w:p>
    <w:p w:rsidR="00DA1926" w:rsidRDefault="00DA1926" w:rsidP="00D90B1F">
      <w:pPr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Адова Галина Владимировна</w:t>
      </w:r>
    </w:p>
    <w:p w:rsidR="00DA1926" w:rsidRDefault="00DA1926" w:rsidP="00E5746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A1926" w:rsidRDefault="00DA1926" w:rsidP="00E5746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DA1926" w:rsidSect="00B8154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926" w:rsidRDefault="00DA1926">
      <w:r>
        <w:separator/>
      </w:r>
    </w:p>
  </w:endnote>
  <w:endnote w:type="continuationSeparator" w:id="0">
    <w:p w:rsidR="00DA1926" w:rsidRDefault="00DA1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926" w:rsidRDefault="00DA1926">
    <w:pPr>
      <w:pStyle w:val="Footer"/>
    </w:pPr>
    <w:r>
      <w:t>Председатель Совета депутатов _______________________Гридин С.С.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926" w:rsidRDefault="00DA1926">
      <w:r>
        <w:separator/>
      </w:r>
    </w:p>
  </w:footnote>
  <w:footnote w:type="continuationSeparator" w:id="0">
    <w:p w:rsidR="00DA1926" w:rsidRDefault="00DA19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346D"/>
    <w:multiLevelType w:val="hybridMultilevel"/>
    <w:tmpl w:val="E138C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FA331B"/>
    <w:multiLevelType w:val="hybridMultilevel"/>
    <w:tmpl w:val="89D2A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472991"/>
    <w:multiLevelType w:val="hybridMultilevel"/>
    <w:tmpl w:val="24461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301265"/>
    <w:multiLevelType w:val="hybridMultilevel"/>
    <w:tmpl w:val="CB04F8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C53F20"/>
    <w:multiLevelType w:val="hybridMultilevel"/>
    <w:tmpl w:val="F1CA9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4A5935"/>
    <w:multiLevelType w:val="hybridMultilevel"/>
    <w:tmpl w:val="71D8EC08"/>
    <w:lvl w:ilvl="0" w:tplc="80828A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19505437"/>
    <w:multiLevelType w:val="hybridMultilevel"/>
    <w:tmpl w:val="F78E9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4B6B68"/>
    <w:multiLevelType w:val="hybridMultilevel"/>
    <w:tmpl w:val="89D2A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366729"/>
    <w:multiLevelType w:val="hybridMultilevel"/>
    <w:tmpl w:val="122C9A7A"/>
    <w:lvl w:ilvl="0" w:tplc="B4CCAA1A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29BC4E89"/>
    <w:multiLevelType w:val="hybridMultilevel"/>
    <w:tmpl w:val="89D2A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80386C"/>
    <w:multiLevelType w:val="hybridMultilevel"/>
    <w:tmpl w:val="89D2A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BE60031"/>
    <w:multiLevelType w:val="hybridMultilevel"/>
    <w:tmpl w:val="89D2A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EF42F63"/>
    <w:multiLevelType w:val="hybridMultilevel"/>
    <w:tmpl w:val="CB04F8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51A1678"/>
    <w:multiLevelType w:val="hybridMultilevel"/>
    <w:tmpl w:val="9D869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52D5CB4"/>
    <w:multiLevelType w:val="hybridMultilevel"/>
    <w:tmpl w:val="CC3EFC58"/>
    <w:lvl w:ilvl="0" w:tplc="BB72A8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93B6A2D"/>
    <w:multiLevelType w:val="hybridMultilevel"/>
    <w:tmpl w:val="CB04F8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B3C60A8"/>
    <w:multiLevelType w:val="hybridMultilevel"/>
    <w:tmpl w:val="89D2A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12209F"/>
    <w:multiLevelType w:val="hybridMultilevel"/>
    <w:tmpl w:val="9B2421EE"/>
    <w:lvl w:ilvl="0" w:tplc="044C230A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638524D6"/>
    <w:multiLevelType w:val="hybridMultilevel"/>
    <w:tmpl w:val="E7FC36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CB7035A"/>
    <w:multiLevelType w:val="hybridMultilevel"/>
    <w:tmpl w:val="89D2A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9993A01"/>
    <w:multiLevelType w:val="hybridMultilevel"/>
    <w:tmpl w:val="B302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CD411DD"/>
    <w:multiLevelType w:val="hybridMultilevel"/>
    <w:tmpl w:val="0F462B60"/>
    <w:lvl w:ilvl="0" w:tplc="D496311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EDA43F8"/>
    <w:multiLevelType w:val="hybridMultilevel"/>
    <w:tmpl w:val="8BDAC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2"/>
  </w:num>
  <w:num w:numId="3">
    <w:abstractNumId w:val="11"/>
  </w:num>
  <w:num w:numId="4">
    <w:abstractNumId w:val="16"/>
  </w:num>
  <w:num w:numId="5">
    <w:abstractNumId w:val="10"/>
  </w:num>
  <w:num w:numId="6">
    <w:abstractNumId w:val="20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15"/>
  </w:num>
  <w:num w:numId="12">
    <w:abstractNumId w:val="3"/>
  </w:num>
  <w:num w:numId="13">
    <w:abstractNumId w:val="21"/>
  </w:num>
  <w:num w:numId="14">
    <w:abstractNumId w:val="18"/>
  </w:num>
  <w:num w:numId="15">
    <w:abstractNumId w:val="13"/>
  </w:num>
  <w:num w:numId="16">
    <w:abstractNumId w:val="22"/>
  </w:num>
  <w:num w:numId="17">
    <w:abstractNumId w:val="0"/>
  </w:num>
  <w:num w:numId="18">
    <w:abstractNumId w:val="4"/>
  </w:num>
  <w:num w:numId="19">
    <w:abstractNumId w:val="6"/>
  </w:num>
  <w:num w:numId="20">
    <w:abstractNumId w:val="14"/>
  </w:num>
  <w:num w:numId="21">
    <w:abstractNumId w:val="5"/>
  </w:num>
  <w:num w:numId="22">
    <w:abstractNumId w:val="8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E75"/>
    <w:rsid w:val="000003C5"/>
    <w:rsid w:val="00001B2F"/>
    <w:rsid w:val="00021ED4"/>
    <w:rsid w:val="00022A0A"/>
    <w:rsid w:val="000314BF"/>
    <w:rsid w:val="000350F8"/>
    <w:rsid w:val="000444F8"/>
    <w:rsid w:val="00053789"/>
    <w:rsid w:val="00057A68"/>
    <w:rsid w:val="000708B8"/>
    <w:rsid w:val="00076CB7"/>
    <w:rsid w:val="0008575F"/>
    <w:rsid w:val="00086B3E"/>
    <w:rsid w:val="000943C6"/>
    <w:rsid w:val="000D35BD"/>
    <w:rsid w:val="000D68DC"/>
    <w:rsid w:val="000E0666"/>
    <w:rsid w:val="00120531"/>
    <w:rsid w:val="0013072C"/>
    <w:rsid w:val="00154E86"/>
    <w:rsid w:val="001811BF"/>
    <w:rsid w:val="001A79E6"/>
    <w:rsid w:val="001B2CB8"/>
    <w:rsid w:val="001C672A"/>
    <w:rsid w:val="001D7B24"/>
    <w:rsid w:val="001F524F"/>
    <w:rsid w:val="0020660B"/>
    <w:rsid w:val="0021080F"/>
    <w:rsid w:val="00226981"/>
    <w:rsid w:val="00256037"/>
    <w:rsid w:val="00264ADA"/>
    <w:rsid w:val="00297BB3"/>
    <w:rsid w:val="002A05AE"/>
    <w:rsid w:val="002C0F5B"/>
    <w:rsid w:val="002C1754"/>
    <w:rsid w:val="002C2EEC"/>
    <w:rsid w:val="002E4E52"/>
    <w:rsid w:val="003A45F2"/>
    <w:rsid w:val="003E760E"/>
    <w:rsid w:val="00400FDF"/>
    <w:rsid w:val="004170CB"/>
    <w:rsid w:val="00442B66"/>
    <w:rsid w:val="004B332B"/>
    <w:rsid w:val="004C03F2"/>
    <w:rsid w:val="004E39E0"/>
    <w:rsid w:val="004E43B7"/>
    <w:rsid w:val="004E6B4E"/>
    <w:rsid w:val="004F49FB"/>
    <w:rsid w:val="004F7C1F"/>
    <w:rsid w:val="00501AFF"/>
    <w:rsid w:val="00535040"/>
    <w:rsid w:val="00537E5A"/>
    <w:rsid w:val="00547B6A"/>
    <w:rsid w:val="00563785"/>
    <w:rsid w:val="0057150B"/>
    <w:rsid w:val="00586BAF"/>
    <w:rsid w:val="005A4FE1"/>
    <w:rsid w:val="005D5293"/>
    <w:rsid w:val="005E6798"/>
    <w:rsid w:val="005E7243"/>
    <w:rsid w:val="00602465"/>
    <w:rsid w:val="0061062D"/>
    <w:rsid w:val="0062066D"/>
    <w:rsid w:val="00625923"/>
    <w:rsid w:val="0063010E"/>
    <w:rsid w:val="00633EED"/>
    <w:rsid w:val="00642C47"/>
    <w:rsid w:val="006672D1"/>
    <w:rsid w:val="00677498"/>
    <w:rsid w:val="00690B4D"/>
    <w:rsid w:val="006A0640"/>
    <w:rsid w:val="006A1325"/>
    <w:rsid w:val="006E64EE"/>
    <w:rsid w:val="00711D65"/>
    <w:rsid w:val="007204BA"/>
    <w:rsid w:val="0075669B"/>
    <w:rsid w:val="00772CA0"/>
    <w:rsid w:val="00773569"/>
    <w:rsid w:val="0077535F"/>
    <w:rsid w:val="007919E6"/>
    <w:rsid w:val="007A4242"/>
    <w:rsid w:val="007A4D5B"/>
    <w:rsid w:val="007B33AB"/>
    <w:rsid w:val="007B4BD4"/>
    <w:rsid w:val="007D159C"/>
    <w:rsid w:val="007D1920"/>
    <w:rsid w:val="007D248B"/>
    <w:rsid w:val="007D403C"/>
    <w:rsid w:val="007D66DE"/>
    <w:rsid w:val="007E4757"/>
    <w:rsid w:val="007E6748"/>
    <w:rsid w:val="007F4210"/>
    <w:rsid w:val="008019C2"/>
    <w:rsid w:val="00814460"/>
    <w:rsid w:val="00837DFC"/>
    <w:rsid w:val="00872918"/>
    <w:rsid w:val="00882075"/>
    <w:rsid w:val="00890C33"/>
    <w:rsid w:val="00890D42"/>
    <w:rsid w:val="008B38C5"/>
    <w:rsid w:val="008C18FB"/>
    <w:rsid w:val="008D1642"/>
    <w:rsid w:val="008F4A66"/>
    <w:rsid w:val="00930FB6"/>
    <w:rsid w:val="00957BAE"/>
    <w:rsid w:val="00967BD9"/>
    <w:rsid w:val="00986861"/>
    <w:rsid w:val="0099724A"/>
    <w:rsid w:val="009B3A1D"/>
    <w:rsid w:val="009E19D6"/>
    <w:rsid w:val="009E2CCA"/>
    <w:rsid w:val="009E41AC"/>
    <w:rsid w:val="00A05A6E"/>
    <w:rsid w:val="00A05CCF"/>
    <w:rsid w:val="00A407D8"/>
    <w:rsid w:val="00A4467C"/>
    <w:rsid w:val="00A5227D"/>
    <w:rsid w:val="00A77652"/>
    <w:rsid w:val="00A9274F"/>
    <w:rsid w:val="00AE79A4"/>
    <w:rsid w:val="00AF0D7F"/>
    <w:rsid w:val="00AF3A2A"/>
    <w:rsid w:val="00B02831"/>
    <w:rsid w:val="00B13B98"/>
    <w:rsid w:val="00B165B7"/>
    <w:rsid w:val="00B201A2"/>
    <w:rsid w:val="00B20430"/>
    <w:rsid w:val="00B204F0"/>
    <w:rsid w:val="00B4709F"/>
    <w:rsid w:val="00B554AC"/>
    <w:rsid w:val="00B61ED6"/>
    <w:rsid w:val="00B7355C"/>
    <w:rsid w:val="00B7479F"/>
    <w:rsid w:val="00B81548"/>
    <w:rsid w:val="00B81B29"/>
    <w:rsid w:val="00B878CD"/>
    <w:rsid w:val="00B90974"/>
    <w:rsid w:val="00B972A7"/>
    <w:rsid w:val="00BA0669"/>
    <w:rsid w:val="00BF0AFD"/>
    <w:rsid w:val="00C02965"/>
    <w:rsid w:val="00C04763"/>
    <w:rsid w:val="00C11DAC"/>
    <w:rsid w:val="00C26F8E"/>
    <w:rsid w:val="00C31264"/>
    <w:rsid w:val="00C34571"/>
    <w:rsid w:val="00C34DC7"/>
    <w:rsid w:val="00C43F6F"/>
    <w:rsid w:val="00C54F6C"/>
    <w:rsid w:val="00C76DFA"/>
    <w:rsid w:val="00C82E5F"/>
    <w:rsid w:val="00CB6365"/>
    <w:rsid w:val="00CB6C51"/>
    <w:rsid w:val="00CC43E3"/>
    <w:rsid w:val="00D23E75"/>
    <w:rsid w:val="00D25B53"/>
    <w:rsid w:val="00D26073"/>
    <w:rsid w:val="00D558CB"/>
    <w:rsid w:val="00D61BC7"/>
    <w:rsid w:val="00D65BD7"/>
    <w:rsid w:val="00D7453A"/>
    <w:rsid w:val="00D81F1C"/>
    <w:rsid w:val="00D8776C"/>
    <w:rsid w:val="00D90B1F"/>
    <w:rsid w:val="00DA1926"/>
    <w:rsid w:val="00DB22F8"/>
    <w:rsid w:val="00DC5444"/>
    <w:rsid w:val="00E03F1D"/>
    <w:rsid w:val="00E067B7"/>
    <w:rsid w:val="00E14959"/>
    <w:rsid w:val="00E57466"/>
    <w:rsid w:val="00E636BD"/>
    <w:rsid w:val="00E76CB0"/>
    <w:rsid w:val="00E84455"/>
    <w:rsid w:val="00EB2A1C"/>
    <w:rsid w:val="00EE205E"/>
    <w:rsid w:val="00EF33C3"/>
    <w:rsid w:val="00F02026"/>
    <w:rsid w:val="00F049AA"/>
    <w:rsid w:val="00F06505"/>
    <w:rsid w:val="00F07FB5"/>
    <w:rsid w:val="00F22986"/>
    <w:rsid w:val="00F23EC2"/>
    <w:rsid w:val="00F30BE7"/>
    <w:rsid w:val="00F4180B"/>
    <w:rsid w:val="00F7546D"/>
    <w:rsid w:val="00F81D1F"/>
    <w:rsid w:val="00FD0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5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23E75"/>
    <w:rPr>
      <w:lang w:eastAsia="en-US"/>
    </w:rPr>
  </w:style>
  <w:style w:type="paragraph" w:styleId="ListParagraph">
    <w:name w:val="List Paragraph"/>
    <w:basedOn w:val="Normal"/>
    <w:uiPriority w:val="99"/>
    <w:qFormat/>
    <w:rsid w:val="000350F8"/>
    <w:pPr>
      <w:ind w:left="720"/>
      <w:contextualSpacing/>
    </w:pPr>
  </w:style>
  <w:style w:type="paragraph" w:customStyle="1" w:styleId="consplusnormal">
    <w:name w:val="consplusnormal"/>
    <w:basedOn w:val="Normal"/>
    <w:uiPriority w:val="99"/>
    <w:rsid w:val="004E43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B90974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90974"/>
    <w:rPr>
      <w:rFonts w:ascii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D90B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19C2"/>
    <w:rPr>
      <w:rFonts w:ascii="Times New Roman" w:hAnsi="Times New Roman" w:cs="Times New Roman"/>
      <w:sz w:val="2"/>
      <w:lang w:eastAsia="en-US"/>
    </w:rPr>
  </w:style>
  <w:style w:type="table" w:styleId="TableGrid">
    <w:name w:val="Table Grid"/>
    <w:basedOn w:val="TableNormal"/>
    <w:uiPriority w:val="99"/>
    <w:locked/>
    <w:rsid w:val="000444F8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1"/>
    <w:uiPriority w:val="99"/>
    <w:rsid w:val="004C03F2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7A4D5B"/>
    <w:rPr>
      <w:rFonts w:ascii="Courier New" w:hAnsi="Courier New" w:cs="Courier New"/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rsid w:val="004C03F2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A4D5B"/>
    <w:rPr>
      <w:rFonts w:cs="Times New Roman"/>
      <w:lang w:eastAsia="en-US"/>
    </w:rPr>
  </w:style>
  <w:style w:type="character" w:customStyle="1" w:styleId="PlainTextChar1">
    <w:name w:val="Plain Text Char1"/>
    <w:basedOn w:val="DefaultParagraphFont"/>
    <w:link w:val="PlainText"/>
    <w:uiPriority w:val="99"/>
    <w:locked/>
    <w:rsid w:val="004C03F2"/>
    <w:rPr>
      <w:rFonts w:ascii="Courier New" w:hAnsi="Courier New" w:cs="Times New Roman"/>
      <w:lang w:val="ru-RU" w:eastAsia="ru-RU" w:bidi="ar-SA"/>
    </w:rPr>
  </w:style>
  <w:style w:type="paragraph" w:customStyle="1" w:styleId="a">
    <w:name w:val="ОТСТУП"/>
    <w:basedOn w:val="Normal"/>
    <w:uiPriority w:val="99"/>
    <w:rsid w:val="004C03F2"/>
    <w:pPr>
      <w:widowControl w:val="0"/>
      <w:numPr>
        <w:ilvl w:val="12"/>
      </w:numPr>
      <w:autoSpaceDE w:val="0"/>
      <w:autoSpaceDN w:val="0"/>
      <w:spacing w:after="0" w:line="240" w:lineRule="auto"/>
      <w:ind w:firstLine="709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23EC2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customStyle="1" w:styleId="u">
    <w:name w:val="u"/>
    <w:basedOn w:val="Normal"/>
    <w:uiPriority w:val="99"/>
    <w:rsid w:val="00C31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C31264"/>
    <w:rPr>
      <w:rFonts w:cs="Times New Roman"/>
      <w:color w:val="0000FF"/>
      <w:u w:val="single"/>
    </w:rPr>
  </w:style>
  <w:style w:type="paragraph" w:customStyle="1" w:styleId="unip">
    <w:name w:val="unip"/>
    <w:basedOn w:val="Normal"/>
    <w:uiPriority w:val="99"/>
    <w:rsid w:val="00C31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7D159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12B6"/>
    <w:rPr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7D159C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7D159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12B6"/>
    <w:rPr>
      <w:lang w:eastAsia="en-US"/>
    </w:rPr>
  </w:style>
  <w:style w:type="paragraph" w:styleId="Footer">
    <w:name w:val="footer"/>
    <w:basedOn w:val="Normal"/>
    <w:link w:val="FooterChar"/>
    <w:uiPriority w:val="99"/>
    <w:rsid w:val="007D159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12B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1636</TotalTime>
  <Pages>3</Pages>
  <Words>608</Words>
  <Characters>3468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ком</cp:lastModifiedBy>
  <cp:revision>33</cp:revision>
  <cp:lastPrinted>2013-08-26T07:08:00Z</cp:lastPrinted>
  <dcterms:created xsi:type="dcterms:W3CDTF">2012-09-14T08:48:00Z</dcterms:created>
  <dcterms:modified xsi:type="dcterms:W3CDTF">2013-10-30T06:51:00Z</dcterms:modified>
</cp:coreProperties>
</file>